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3B40F" w14:textId="514F422F" w:rsidR="00D16710" w:rsidRDefault="00E23148">
      <w:pPr>
        <w:pStyle w:val="CRCoverPage"/>
        <w:tabs>
          <w:tab w:val="right" w:pos="9639"/>
        </w:tabs>
        <w:spacing w:after="0"/>
        <w:rPr>
          <w:b/>
          <w:i/>
          <w:noProof/>
          <w:sz w:val="28"/>
        </w:rPr>
      </w:pPr>
      <w:r>
        <w:rPr>
          <w:b/>
          <w:noProof/>
          <w:sz w:val="24"/>
        </w:rPr>
        <w:t>3GPP TSG-SA3 Meeting #10</w:t>
      </w:r>
      <w:r w:rsidR="00B6239C">
        <w:rPr>
          <w:b/>
          <w:noProof/>
          <w:sz w:val="24"/>
        </w:rPr>
        <w:t>5</w:t>
      </w:r>
      <w:r>
        <w:rPr>
          <w:b/>
          <w:noProof/>
          <w:sz w:val="24"/>
        </w:rPr>
        <w:t>e</w:t>
      </w:r>
      <w:r>
        <w:rPr>
          <w:b/>
          <w:i/>
          <w:noProof/>
          <w:sz w:val="28"/>
        </w:rPr>
        <w:tab/>
        <w:t>S3-</w:t>
      </w:r>
      <w:r w:rsidR="00B6239C">
        <w:rPr>
          <w:b/>
          <w:i/>
          <w:noProof/>
          <w:sz w:val="28"/>
        </w:rPr>
        <w:t>21</w:t>
      </w:r>
      <w:r w:rsidR="00C16CCB">
        <w:rPr>
          <w:b/>
          <w:i/>
          <w:noProof/>
          <w:sz w:val="28"/>
        </w:rPr>
        <w:t>3923</w:t>
      </w:r>
    </w:p>
    <w:p w14:paraId="37EF6BE8" w14:textId="3963CDE9" w:rsidR="00D16710" w:rsidRDefault="00E23148">
      <w:pPr>
        <w:pStyle w:val="CRCoverPage"/>
        <w:outlineLvl w:val="0"/>
        <w:rPr>
          <w:b/>
          <w:noProof/>
          <w:sz w:val="24"/>
        </w:rPr>
      </w:pPr>
      <w:r>
        <w:rPr>
          <w:b/>
          <w:sz w:val="24"/>
        </w:rPr>
        <w:t xml:space="preserve">e-meeting, </w:t>
      </w:r>
      <w:r w:rsidR="00B6239C">
        <w:rPr>
          <w:b/>
          <w:sz w:val="24"/>
        </w:rPr>
        <w:t>8</w:t>
      </w:r>
      <w:r>
        <w:rPr>
          <w:b/>
          <w:sz w:val="24"/>
        </w:rPr>
        <w:t xml:space="preserve"> - </w:t>
      </w:r>
      <w:r w:rsidR="00B6239C">
        <w:rPr>
          <w:b/>
          <w:sz w:val="24"/>
        </w:rPr>
        <w:t>19</w:t>
      </w:r>
      <w:r>
        <w:rPr>
          <w:b/>
          <w:sz w:val="24"/>
        </w:rPr>
        <w:t xml:space="preserve"> </w:t>
      </w:r>
      <w:r w:rsidR="00B6239C">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70B6F8E" w14:textId="77777777" w:rsidR="00D16710" w:rsidRDefault="00D16710">
      <w:pPr>
        <w:keepNext/>
        <w:pBdr>
          <w:bottom w:val="single" w:sz="4" w:space="1" w:color="auto"/>
        </w:pBdr>
        <w:tabs>
          <w:tab w:val="right" w:pos="9639"/>
        </w:tabs>
        <w:outlineLvl w:val="0"/>
        <w:rPr>
          <w:rFonts w:ascii="Arial" w:hAnsi="Arial" w:cs="Arial"/>
          <w:b/>
          <w:sz w:val="24"/>
        </w:rPr>
      </w:pPr>
    </w:p>
    <w:p w14:paraId="0CC39758" w14:textId="4B764E62" w:rsidR="00D16710" w:rsidRDefault="00E23148">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p>
    <w:p w14:paraId="4691CF14" w14:textId="73167F97" w:rsidR="00D16710" w:rsidRDefault="00E23148">
      <w:pPr>
        <w:keepNext/>
        <w:tabs>
          <w:tab w:val="left" w:pos="2127"/>
        </w:tabs>
        <w:spacing w:after="0"/>
        <w:ind w:left="2126" w:hanging="2126"/>
        <w:outlineLvl w:val="0"/>
        <w:rPr>
          <w:rFonts w:ascii="Arial" w:hAnsi="Arial"/>
          <w:b/>
          <w:lang w:val="en-SG"/>
        </w:rPr>
      </w:pPr>
      <w:r>
        <w:rPr>
          <w:rFonts w:ascii="Arial" w:hAnsi="Arial" w:cs="Arial"/>
          <w:b/>
        </w:rPr>
        <w:t>Title:</w:t>
      </w:r>
      <w:r w:rsidR="00C16CCB">
        <w:rPr>
          <w:rFonts w:ascii="Arial" w:hAnsi="Arial" w:cs="Arial"/>
          <w:b/>
        </w:rPr>
        <w:tab/>
        <w:t>UUAA procedure at registration</w:t>
      </w:r>
    </w:p>
    <w:p w14:paraId="62C21060" w14:textId="77777777" w:rsidR="00D16710" w:rsidRDefault="00E2314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FB121C" w14:textId="418178A3" w:rsidR="00D16710" w:rsidRDefault="00E2314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6636B9">
        <w:rPr>
          <w:rFonts w:ascii="Arial" w:hAnsi="Arial"/>
          <w:b/>
        </w:rPr>
        <w:t>6</w:t>
      </w:r>
      <w:r>
        <w:rPr>
          <w:rFonts w:ascii="Arial" w:hAnsi="Arial"/>
          <w:b/>
        </w:rPr>
        <w:t xml:space="preserve"> ID_UAS</w:t>
      </w:r>
    </w:p>
    <w:p w14:paraId="3FF290D7" w14:textId="77777777" w:rsidR="00D16710" w:rsidRDefault="00E23148">
      <w:pPr>
        <w:pStyle w:val="Heading1"/>
      </w:pPr>
      <w:r>
        <w:t>1</w:t>
      </w:r>
      <w:r>
        <w:tab/>
        <w:t>Decision/action requested</w:t>
      </w:r>
    </w:p>
    <w:p w14:paraId="57AB6BAF" w14:textId="77777777" w:rsidR="00D16710" w:rsidRDefault="00E23148">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64F01C6" w14:textId="77777777" w:rsidR="00D16710" w:rsidRDefault="00E23148">
      <w:pPr>
        <w:pStyle w:val="Heading1"/>
      </w:pPr>
      <w:r>
        <w:t>2</w:t>
      </w:r>
      <w:r>
        <w:tab/>
        <w:t>References</w:t>
      </w:r>
    </w:p>
    <w:p w14:paraId="0003E3AC" w14:textId="77777777" w:rsidR="00D16710" w:rsidRDefault="00E23148">
      <w:pPr>
        <w:pStyle w:val="Reference"/>
      </w:pPr>
      <w:r>
        <w:t>[1]</w:t>
      </w:r>
      <w:r>
        <w:tab/>
      </w:r>
    </w:p>
    <w:p w14:paraId="3041EFB0" w14:textId="77777777" w:rsidR="00D16710" w:rsidRDefault="00E23148">
      <w:pPr>
        <w:pStyle w:val="Heading1"/>
      </w:pPr>
      <w:r>
        <w:t>3</w:t>
      </w:r>
      <w:r>
        <w:tab/>
        <w:t>Rationale</w:t>
      </w:r>
    </w:p>
    <w:p w14:paraId="6C95013D" w14:textId="77777777" w:rsidR="00D16710" w:rsidRDefault="00E23148">
      <w:pPr>
        <w:jc w:val="both"/>
        <w:rPr>
          <w:lang w:eastAsia="zh-CN"/>
        </w:rPr>
      </w:pPr>
      <w:r>
        <w:rPr>
          <w:lang w:eastAsia="zh-CN"/>
        </w:rPr>
        <w:t xml:space="preserve">This contribution proposes the UUAA procedure based on the agreed principle in the study. It is in-line with SA2’s procedure as well. </w:t>
      </w:r>
    </w:p>
    <w:p w14:paraId="2B5D61B5" w14:textId="77777777" w:rsidR="00D16710" w:rsidRDefault="00E23148">
      <w:pPr>
        <w:pStyle w:val="Heading1"/>
      </w:pPr>
      <w:r>
        <w:t>4</w:t>
      </w:r>
      <w:r>
        <w:tab/>
        <w:t>Detailed proposal</w:t>
      </w:r>
    </w:p>
    <w:p w14:paraId="387A2536" w14:textId="77777777" w:rsidR="00D16710" w:rsidRDefault="00E23148">
      <w:pPr>
        <w:tabs>
          <w:tab w:val="left" w:pos="937"/>
        </w:tabs>
        <w:rPr>
          <w:sz w:val="24"/>
          <w:szCs w:val="24"/>
          <w:lang w:eastAsia="zh-CN"/>
        </w:rPr>
      </w:pPr>
      <w:bookmarkStart w:id="0" w:name="_Toc72825761"/>
      <w:r>
        <w:rPr>
          <w:sz w:val="24"/>
          <w:szCs w:val="24"/>
        </w:rPr>
        <w:t>pCR</w:t>
      </w:r>
    </w:p>
    <w:p w14:paraId="40F254E5" w14:textId="1C95458A" w:rsidR="00D16710" w:rsidRPr="003518D2" w:rsidRDefault="00E23148">
      <w:pPr>
        <w:jc w:val="center"/>
        <w:rPr>
          <w:rFonts w:cs="Arial"/>
          <w:noProof/>
          <w:sz w:val="36"/>
          <w:szCs w:val="36"/>
        </w:rPr>
      </w:pPr>
      <w:r w:rsidRPr="003518D2">
        <w:rPr>
          <w:rFonts w:cs="Arial"/>
          <w:noProof/>
          <w:sz w:val="36"/>
          <w:szCs w:val="36"/>
        </w:rPr>
        <w:t>***</w:t>
      </w:r>
      <w:r w:rsidRPr="003518D2">
        <w:rPr>
          <w:rFonts w:cs="Arial"/>
          <w:noProof/>
          <w:sz w:val="36"/>
          <w:szCs w:val="36"/>
        </w:rPr>
        <w:tab/>
      </w:r>
      <w:r w:rsidR="003518D2" w:rsidRPr="003518D2">
        <w:rPr>
          <w:rFonts w:cs="Arial"/>
          <w:noProof/>
          <w:sz w:val="36"/>
          <w:szCs w:val="36"/>
        </w:rPr>
        <w:t xml:space="preserve">START </w:t>
      </w:r>
      <w:r w:rsidRPr="003518D2">
        <w:rPr>
          <w:rFonts w:cs="Arial"/>
          <w:noProof/>
          <w:sz w:val="36"/>
          <w:szCs w:val="36"/>
        </w:rPr>
        <w:t>OF 1</w:t>
      </w:r>
      <w:r w:rsidRPr="003518D2">
        <w:rPr>
          <w:rFonts w:cs="Arial"/>
          <w:noProof/>
          <w:sz w:val="36"/>
          <w:szCs w:val="36"/>
          <w:vertAlign w:val="superscript"/>
        </w:rPr>
        <w:t>st</w:t>
      </w:r>
      <w:r w:rsidRPr="003518D2">
        <w:rPr>
          <w:rFonts w:cs="Arial"/>
          <w:noProof/>
          <w:sz w:val="36"/>
          <w:szCs w:val="36"/>
        </w:rPr>
        <w:t xml:space="preserve"> CHANGES </w:t>
      </w:r>
      <w:r w:rsidRPr="003518D2">
        <w:rPr>
          <w:rFonts w:cs="Arial"/>
          <w:noProof/>
          <w:sz w:val="36"/>
          <w:szCs w:val="36"/>
          <w:highlight w:val="red"/>
        </w:rPr>
        <w:t>(all text new)</w:t>
      </w:r>
      <w:r w:rsidRPr="003518D2">
        <w:rPr>
          <w:rFonts w:cs="Arial"/>
          <w:noProof/>
          <w:sz w:val="36"/>
          <w:szCs w:val="36"/>
        </w:rPr>
        <w:t xml:space="preserve">  ***</w:t>
      </w:r>
    </w:p>
    <w:p w14:paraId="2BAFAB96" w14:textId="6F304B97" w:rsidR="00D16710" w:rsidRDefault="00310AC7">
      <w:pPr>
        <w:pStyle w:val="Heading3"/>
        <w:rPr>
          <w:lang w:val="en-US"/>
        </w:rPr>
      </w:pPr>
      <w:bookmarkStart w:id="1" w:name="_Toc73974983"/>
      <w:r w:rsidRPr="008F2374">
        <w:rPr>
          <w:lang w:val="en-US"/>
        </w:rPr>
        <w:t>5</w:t>
      </w:r>
      <w:r w:rsidR="00E23148" w:rsidRPr="008F2374">
        <w:rPr>
          <w:lang w:val="en-US"/>
        </w:rPr>
        <w:t>.</w:t>
      </w:r>
      <w:r w:rsidRPr="008F2374">
        <w:rPr>
          <w:lang w:val="en-US"/>
        </w:rPr>
        <w:t>2</w:t>
      </w:r>
      <w:r w:rsidR="00E23148" w:rsidRPr="008F2374">
        <w:rPr>
          <w:lang w:val="en-US"/>
        </w:rPr>
        <w:t>.</w:t>
      </w:r>
      <w:r w:rsidRPr="008F2374">
        <w:rPr>
          <w:lang w:val="en-US"/>
        </w:rPr>
        <w:t>1</w:t>
      </w:r>
      <w:r w:rsidR="00E23148" w:rsidRPr="008F2374">
        <w:rPr>
          <w:lang w:val="en-US"/>
        </w:rPr>
        <w:t>.2</w:t>
      </w:r>
      <w:r w:rsidR="00E23148" w:rsidRPr="008F2374">
        <w:rPr>
          <w:lang w:val="en-US"/>
        </w:rPr>
        <w:tab/>
      </w:r>
      <w:bookmarkEnd w:id="1"/>
      <w:r w:rsidR="00E23148" w:rsidRPr="008F2374">
        <w:rPr>
          <w:lang w:val="en-US"/>
        </w:rPr>
        <w:t>UUAA Procedure at Registration</w:t>
      </w:r>
    </w:p>
    <w:p w14:paraId="5FE90032" w14:textId="787F0ADE" w:rsidR="00295C77" w:rsidRDefault="00E23148">
      <w:pPr>
        <w:pStyle w:val="B1"/>
        <w:ind w:left="0" w:firstLine="0"/>
      </w:pPr>
      <w:r>
        <w:t>The UUAA procedure at registration is triggered by an AMF with the details described below</w:t>
      </w:r>
      <w:r w:rsidR="000664D5">
        <w:t>, which c</w:t>
      </w:r>
      <w:r>
        <w:t>onsiders only the security related parameters</w:t>
      </w:r>
      <w:r w:rsidR="000664D5">
        <w:t xml:space="preserve"> (see TS 23.256 [3] f</w:t>
      </w:r>
      <w:r>
        <w:t xml:space="preserve">or full details of the flows). For an AMF initiated re-authentication, the procedure starts from the step 2. </w:t>
      </w:r>
    </w:p>
    <w:p w14:paraId="166F598A" w14:textId="2B72662C" w:rsidR="007F5CBC" w:rsidRDefault="006C15D6" w:rsidP="0016528A">
      <w:pPr>
        <w:pStyle w:val="B1"/>
        <w:ind w:left="0" w:firstLine="0"/>
        <w:jc w:val="center"/>
      </w:pPr>
      <w:r>
        <w:object w:dxaOrig="12336" w:dyaOrig="7272" w14:anchorId="04FB2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201.1pt" o:ole="">
            <v:imagedata r:id="rId10" o:title="" cropbottom="3422f"/>
          </v:shape>
          <o:OLEObject Type="Embed" ProgID="Visio.Drawing.15" ShapeID="_x0000_i1025" DrawAspect="Content" ObjectID="_1697269964" r:id="rId11"/>
        </w:object>
      </w:r>
    </w:p>
    <w:p w14:paraId="1485AF35" w14:textId="77777777" w:rsidR="007F5CBC" w:rsidRDefault="007F5CBC" w:rsidP="007F5CBC">
      <w:pPr>
        <w:pStyle w:val="TF"/>
      </w:pPr>
      <w:r w:rsidRPr="008F2374">
        <w:t xml:space="preserve">Figure 5.2.1.2-1: </w:t>
      </w:r>
      <w:r w:rsidRPr="008F2374">
        <w:rPr>
          <w:lang w:val="en-US"/>
        </w:rPr>
        <w:t>UUAA Procedure at Registration</w:t>
      </w:r>
    </w:p>
    <w:p w14:paraId="6E47B941" w14:textId="26B5594A" w:rsidR="00D16710" w:rsidRDefault="00E23148">
      <w:pPr>
        <w:pStyle w:val="B1"/>
        <w:ind w:left="0" w:firstLine="0"/>
      </w:pPr>
      <w:r w:rsidRPr="00DC4E6B">
        <w:t xml:space="preserve">1. The AMF triggers the UUAA procedure as described in Clause </w:t>
      </w:r>
      <w:r w:rsidR="00310AC7" w:rsidRPr="00DC4E6B">
        <w:t>5</w:t>
      </w:r>
      <w:r w:rsidRPr="00DC4E6B">
        <w:t>.</w:t>
      </w:r>
      <w:r w:rsidR="00310AC7" w:rsidRPr="00DC4E6B">
        <w:t>2</w:t>
      </w:r>
      <w:r w:rsidRPr="00DC4E6B">
        <w:t>.</w:t>
      </w:r>
      <w:r w:rsidR="00310AC7" w:rsidRPr="00DC4E6B">
        <w:t>1</w:t>
      </w:r>
      <w:r w:rsidRPr="00DC4E6B">
        <w:t>.1</w:t>
      </w:r>
      <w:r>
        <w:t xml:space="preserve"> </w:t>
      </w:r>
    </w:p>
    <w:p w14:paraId="5FA1F8DE" w14:textId="0DB1E7DC" w:rsidR="00D16710" w:rsidRDefault="00E23148">
      <w:pPr>
        <w:pStyle w:val="B1"/>
        <w:ind w:left="0" w:firstLine="0"/>
      </w:pPr>
      <w:r>
        <w:t xml:space="preserve">2. The AMF sends a message Nnef_Auth_Req to the UAS NF, including the GPSI and the CAA-Level UAV ID, and a </w:t>
      </w:r>
      <w:r>
        <w:rPr>
          <w:lang w:val="en-SG" w:eastAsia="zh-CN"/>
        </w:rPr>
        <w:t>transparent container</w:t>
      </w:r>
      <w:r>
        <w:t xml:space="preserve"> </w:t>
      </w:r>
      <w:r w:rsidR="008F2374" w:rsidRPr="00C16CCB">
        <w:rPr>
          <w:lang w:val="en-SG" w:eastAsia="zh-CN"/>
        </w:rPr>
        <w:t>contain</w:t>
      </w:r>
      <w:r w:rsidR="00D63483" w:rsidRPr="00C16CCB">
        <w:rPr>
          <w:lang w:val="en-SG" w:eastAsia="zh-CN"/>
        </w:rPr>
        <w:t>ing</w:t>
      </w:r>
      <w:r w:rsidR="008F2374" w:rsidRPr="00C16CCB">
        <w:t xml:space="preserve"> EAP messages for USS to authenticate the UAV</w:t>
      </w:r>
      <w:r w:rsidR="008F2374">
        <w:t xml:space="preserve">. </w:t>
      </w:r>
      <w:r>
        <w:t>The AMF may include ot</w:t>
      </w:r>
      <w:r w:rsidR="008F2374">
        <w:t xml:space="preserve">her information in the request as in </w:t>
      </w:r>
      <w:r>
        <w:t>TS 23.256 [</w:t>
      </w:r>
      <w:r w:rsidR="00AE3327">
        <w:t>3</w:t>
      </w:r>
      <w:r w:rsidR="008F2374">
        <w:t>]</w:t>
      </w:r>
      <w:r>
        <w:t>.</w:t>
      </w:r>
    </w:p>
    <w:p w14:paraId="05E007DA" w14:textId="3FA809A0" w:rsidR="00D16710" w:rsidRDefault="00E23148">
      <w:r>
        <w:lastRenderedPageBreak/>
        <w:t xml:space="preserve">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and the transparent container. Other information may also be included in this message </w:t>
      </w:r>
      <w:r w:rsidR="007E0AAE">
        <w:t>as in</w:t>
      </w:r>
      <w:r>
        <w:t xml:space="preserve"> TS 23.256 [</w:t>
      </w:r>
      <w:r w:rsidR="00AE3327">
        <w:t>3</w:t>
      </w:r>
      <w:r>
        <w:t>].</w:t>
      </w:r>
    </w:p>
    <w:p w14:paraId="7E99F548" w14:textId="2EBAD5F0" w:rsidR="00D16710" w:rsidRDefault="00E23148">
      <w:pPr>
        <w:pStyle w:val="B1"/>
        <w:ind w:left="0" w:firstLine="0"/>
      </w:pPr>
      <w:r>
        <w:t xml:space="preserve">4. The USS and the UE exchange Authentication messages: </w:t>
      </w:r>
    </w:p>
    <w:p w14:paraId="7363C91C" w14:textId="4D6E84C8" w:rsidR="00D16710" w:rsidRDefault="00E23148" w:rsidP="007E0AAE">
      <w:pPr>
        <w:pStyle w:val="B1"/>
        <w:ind w:left="284" w:firstLine="0"/>
      </w:pPr>
      <w:r>
        <w:t>4a. The USS replies to UAS NF with the Authentication Response mess</w:t>
      </w:r>
      <w:r w:rsidR="006A0A07">
        <w:t xml:space="preserve">age. It shall include the GPSI and </w:t>
      </w:r>
      <w:r>
        <w:t xml:space="preserve">a transparent container composed of </w:t>
      </w:r>
      <w:r w:rsidR="00D63483">
        <w:t xml:space="preserve">an </w:t>
      </w:r>
      <w:r w:rsidR="006A0A07" w:rsidRPr="00C16CCB">
        <w:t>EAP</w:t>
      </w:r>
      <w:r w:rsidRPr="00C16CCB">
        <w:t xml:space="preserve"> authentication message</w:t>
      </w:r>
      <w:r>
        <w:t xml:space="preserve">. </w:t>
      </w:r>
    </w:p>
    <w:p w14:paraId="56271E0C" w14:textId="0842DCB9" w:rsidR="00D16710" w:rsidRDefault="00E23148" w:rsidP="007E0AAE">
      <w:pPr>
        <w:pStyle w:val="B1"/>
        <w:ind w:left="284" w:firstLine="0"/>
      </w:pPr>
      <w:r>
        <w:t>4b. The UAS NF sends the transparent container received in 4a to</w:t>
      </w:r>
      <w:r w:rsidR="006A0A07">
        <w:t xml:space="preserve"> </w:t>
      </w:r>
      <w:r w:rsidR="00295C77">
        <w:t>the AMF with the GPSI.</w:t>
      </w:r>
    </w:p>
    <w:p w14:paraId="35B89B56" w14:textId="77777777" w:rsidR="00D16710" w:rsidRDefault="00E23148" w:rsidP="007E0AAE">
      <w:pPr>
        <w:pStyle w:val="B1"/>
        <w:ind w:left="284" w:firstLine="0"/>
      </w:pPr>
      <w:r>
        <w:t xml:space="preserve">4c. The AMF forwards the transparent container to the UE over NAS MM transport messages. </w:t>
      </w:r>
    </w:p>
    <w:p w14:paraId="062BF814" w14:textId="2C861405" w:rsidR="00D16710" w:rsidRDefault="00E23148" w:rsidP="007E0AAE">
      <w:pPr>
        <w:pStyle w:val="B1"/>
        <w:ind w:left="284" w:firstLine="0"/>
      </w:pPr>
      <w:r>
        <w:t>4d. The UE responses the AMF with a</w:t>
      </w:r>
      <w:r w:rsidR="00D977AA">
        <w:t>n</w:t>
      </w:r>
      <w:r>
        <w:t xml:space="preserve"> </w:t>
      </w:r>
      <w:r w:rsidR="00D977AA">
        <w:t xml:space="preserve">Authentication </w:t>
      </w:r>
      <w:r>
        <w:t xml:space="preserve">message embedded in a transparent container over a NAS MM transport message. </w:t>
      </w:r>
    </w:p>
    <w:p w14:paraId="5FD8D5D4" w14:textId="081A516B" w:rsidR="00D16710" w:rsidRDefault="00E23148" w:rsidP="007E0AAE">
      <w:pPr>
        <w:pStyle w:val="B1"/>
        <w:ind w:left="284" w:firstLine="0"/>
      </w:pPr>
      <w:r>
        <w:t xml:space="preserve">4e. The AMF sends a message Nnef_Auth_Req to the UAS NF, including the GPSI and the CAA-Level UAV ID, and the </w:t>
      </w:r>
      <w:r>
        <w:rPr>
          <w:lang w:val="en-SG" w:eastAsia="zh-CN"/>
        </w:rPr>
        <w:t>transparent container</w:t>
      </w:r>
      <w:r>
        <w:t xml:space="preserve"> provided by the UE.</w:t>
      </w:r>
    </w:p>
    <w:p w14:paraId="1C90198F" w14:textId="77777777" w:rsidR="00D16710" w:rsidRDefault="00E23148" w:rsidP="007E0AAE">
      <w:pPr>
        <w:pStyle w:val="B1"/>
        <w:ind w:left="284" w:firstLine="0"/>
      </w:pPr>
      <w:r>
        <w:t>4f. The UAS NF sends an Authentication Request to the USS. The Authentication Request shall include the GPSI, the CAA-Level UAV ID and the transparent container.</w:t>
      </w:r>
    </w:p>
    <w:p w14:paraId="7E85FF51" w14:textId="289091E2" w:rsidR="00D16710" w:rsidRDefault="00E23148" w:rsidP="007E0AAE">
      <w:pPr>
        <w:pStyle w:val="B1"/>
        <w:ind w:left="284" w:firstLine="0"/>
        <w:rPr>
          <w:color w:val="000000"/>
        </w:rPr>
      </w:pPr>
      <w:r>
        <w:rPr>
          <w:color w:val="000000"/>
        </w:rPr>
        <w:t>NOTE: Multiple round-trip messages (4a to 4f) may be needed as required by the authentication method used by</w:t>
      </w:r>
      <w:r w:rsidR="008D75CC">
        <w:rPr>
          <w:color w:val="000000"/>
        </w:rPr>
        <w:t xml:space="preserve"> the </w:t>
      </w:r>
      <w:r>
        <w:rPr>
          <w:color w:val="000000"/>
        </w:rPr>
        <w:t xml:space="preserve">USS. The method used to authenticate the UE and the content of Auth Message are out of scope of 3GPP. </w:t>
      </w:r>
    </w:p>
    <w:p w14:paraId="3435DD22" w14:textId="428AC4F3" w:rsidR="00D16710" w:rsidRDefault="00E23148">
      <w:pPr>
        <w:pStyle w:val="B1"/>
        <w:ind w:left="0" w:firstLine="0"/>
      </w:pPr>
      <w:r>
        <w:t xml:space="preserve">5. The USS sends the UAS NF an Authentication Response message. The Authentication Response shall include the GPSI, the UUAA result (success/failure), the authorized CAA-level UAV ID, the USS Identifier, and a transparent container composed of </w:t>
      </w:r>
      <w:r w:rsidR="00616BFF" w:rsidRPr="00C16CCB">
        <w:t>an EAP message</w:t>
      </w:r>
      <w:bookmarkStart w:id="2" w:name="_GoBack"/>
      <w:bookmarkEnd w:id="2"/>
      <w:r>
        <w:t xml:space="preserve"> to the UAV. </w:t>
      </w:r>
    </w:p>
    <w:p w14:paraId="25C82A17" w14:textId="77777777" w:rsidR="00D16710" w:rsidRDefault="00E23148">
      <w:pPr>
        <w:pStyle w:val="B1"/>
        <w:ind w:left="0" w:firstLine="0"/>
      </w:pPr>
      <w:r>
        <w:t xml:space="preserve">The UAS NF stores the GPSI, USS Identifer (and the binding with the GPSI) and the CAA-level UAV ID (and the binding with the GPSI). </w:t>
      </w:r>
    </w:p>
    <w:p w14:paraId="0B038163" w14:textId="77777777" w:rsidR="00D16710" w:rsidRDefault="00E23148">
      <w:pPr>
        <w:pStyle w:val="B1"/>
        <w:ind w:left="0" w:firstLine="0"/>
      </w:pPr>
      <w:r>
        <w:t>The transparent container contains UAS security information. The content of security information (e.g. key material to help establish security between the UAV and USS/UTM) is not in 3GPP scope.</w:t>
      </w:r>
    </w:p>
    <w:p w14:paraId="03DF60D5" w14:textId="3D3B90DE" w:rsidR="00D16710" w:rsidRDefault="00E23148">
      <w:pPr>
        <w:pStyle w:val="B1"/>
        <w:ind w:left="0" w:firstLine="0"/>
      </w:pPr>
      <w:r>
        <w:t xml:space="preserve">6. The UAS NF sends the AMF an Authentication Response message, including the GPSI, the UUAA result (success/failure), the authorized CAA-level UAV ID, and the transparent container received in step 5.  </w:t>
      </w:r>
    </w:p>
    <w:p w14:paraId="2B927FE8" w14:textId="6B8F0327" w:rsidR="00D16710" w:rsidRDefault="00E23148">
      <w:pPr>
        <w:pStyle w:val="B1"/>
        <w:ind w:left="0" w:firstLine="0"/>
      </w:pPr>
      <w:r>
        <w:t xml:space="preserve">7. The AMF sends to the UE the UUAA result (success/failure) and </w:t>
      </w:r>
      <w:r w:rsidR="00310AC7">
        <w:t xml:space="preserve">the </w:t>
      </w:r>
      <w:r>
        <w:t>transparent container received in step 5. The message(s) used in step 7 and any further actions the AMF takes are given in TS 23.256 [</w:t>
      </w:r>
      <w:r w:rsidR="00310AC7">
        <w:t>3</w:t>
      </w:r>
      <w:r>
        <w:t>].</w:t>
      </w:r>
    </w:p>
    <w:p w14:paraId="2E41A76C" w14:textId="07477CC3" w:rsidR="00D16710" w:rsidRDefault="00E23148">
      <w:pPr>
        <w:pStyle w:val="B1"/>
        <w:ind w:left="0" w:firstLine="0"/>
      </w:pPr>
      <w:r>
        <w:t xml:space="preserve">The AMF stores the results, together with the GPSI and the </w:t>
      </w:r>
      <w:r>
        <w:rPr>
          <w:lang w:val="en-US"/>
        </w:rPr>
        <w:t xml:space="preserve">CAA-level UAV </w:t>
      </w:r>
      <w:r>
        <w:t>ID</w:t>
      </w:r>
    </w:p>
    <w:p w14:paraId="0AAD969B" w14:textId="77777777" w:rsidR="001A5B3D" w:rsidRDefault="001A5B3D">
      <w:pPr>
        <w:pStyle w:val="EditorsNote"/>
      </w:pPr>
    </w:p>
    <w:bookmarkEnd w:id="0"/>
    <w:p w14:paraId="28EF6603" w14:textId="07745321" w:rsidR="00D16710" w:rsidRPr="003518D2" w:rsidRDefault="00E23148">
      <w:pPr>
        <w:ind w:left="720"/>
        <w:jc w:val="center"/>
        <w:rPr>
          <w:rFonts w:cs="Arial"/>
          <w:noProof/>
          <w:sz w:val="36"/>
          <w:szCs w:val="36"/>
        </w:rPr>
      </w:pPr>
      <w:r w:rsidRPr="003518D2">
        <w:rPr>
          <w:rFonts w:cs="Arial"/>
          <w:noProof/>
          <w:sz w:val="36"/>
          <w:szCs w:val="36"/>
        </w:rPr>
        <w:t>***</w:t>
      </w:r>
      <w:r w:rsidRPr="003518D2">
        <w:rPr>
          <w:rFonts w:cs="Arial"/>
          <w:noProof/>
          <w:sz w:val="36"/>
          <w:szCs w:val="36"/>
        </w:rPr>
        <w:tab/>
        <w:t>END OF CHANGES   ***</w:t>
      </w:r>
    </w:p>
    <w:sectPr w:rsidR="00D16710" w:rsidRPr="003518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F89B2" w14:textId="77777777" w:rsidR="00E57F9F" w:rsidRDefault="00E57F9F">
      <w:r>
        <w:separator/>
      </w:r>
    </w:p>
  </w:endnote>
  <w:endnote w:type="continuationSeparator" w:id="0">
    <w:p w14:paraId="1D0011C0" w14:textId="77777777" w:rsidR="00E57F9F" w:rsidRDefault="00E5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89CA3" w14:textId="77777777" w:rsidR="00E57F9F" w:rsidRDefault="00E57F9F">
      <w:r>
        <w:separator/>
      </w:r>
    </w:p>
  </w:footnote>
  <w:footnote w:type="continuationSeparator" w:id="0">
    <w:p w14:paraId="09E71E1B" w14:textId="77777777" w:rsidR="00E57F9F" w:rsidRDefault="00E57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6710"/>
    <w:rsid w:val="000664D5"/>
    <w:rsid w:val="0016528A"/>
    <w:rsid w:val="001A5B3D"/>
    <w:rsid w:val="001C1DEF"/>
    <w:rsid w:val="00250B89"/>
    <w:rsid w:val="00295C77"/>
    <w:rsid w:val="00295E60"/>
    <w:rsid w:val="00310AC7"/>
    <w:rsid w:val="003518D2"/>
    <w:rsid w:val="004049FC"/>
    <w:rsid w:val="00452E0B"/>
    <w:rsid w:val="00453E09"/>
    <w:rsid w:val="00616BFF"/>
    <w:rsid w:val="006636B9"/>
    <w:rsid w:val="006A0A07"/>
    <w:rsid w:val="006A6C7B"/>
    <w:rsid w:val="006C15D6"/>
    <w:rsid w:val="007773AF"/>
    <w:rsid w:val="007E0AAE"/>
    <w:rsid w:val="007F5CBC"/>
    <w:rsid w:val="00864F38"/>
    <w:rsid w:val="0089209D"/>
    <w:rsid w:val="008D75CC"/>
    <w:rsid w:val="008F2374"/>
    <w:rsid w:val="00AA07A6"/>
    <w:rsid w:val="00AE3327"/>
    <w:rsid w:val="00B00297"/>
    <w:rsid w:val="00B54CD0"/>
    <w:rsid w:val="00B6239C"/>
    <w:rsid w:val="00C16CCB"/>
    <w:rsid w:val="00C821A2"/>
    <w:rsid w:val="00CC0902"/>
    <w:rsid w:val="00D16710"/>
    <w:rsid w:val="00D238AA"/>
    <w:rsid w:val="00D63483"/>
    <w:rsid w:val="00D977AA"/>
    <w:rsid w:val="00DC0C70"/>
    <w:rsid w:val="00DC4E6B"/>
    <w:rsid w:val="00E23148"/>
    <w:rsid w:val="00E57F9F"/>
    <w:rsid w:val="00F6072B"/>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96774"/>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6371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708374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BB7D0-3E82-440B-A01C-7CFBAEB13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DFF130-72C6-4653-8402-0A521159C4D6}">
  <ds:schemaRefs>
    <ds:schemaRef ds:uri="http://schemas.microsoft.com/sharepoint/v3/contenttype/forms"/>
  </ds:schemaRefs>
</ds:datastoreItem>
</file>

<file path=customXml/itemProps3.xml><?xml version="1.0" encoding="utf-8"?>
<ds:datastoreItem xmlns:ds="http://schemas.openxmlformats.org/officeDocument/2006/customXml" ds:itemID="{64145C34-052E-45DE-ACD8-2A0AD750F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613</Words>
  <Characters>3226</Characters>
  <Application>Microsoft Office Word</Application>
  <DocSecurity>0</DocSecurity>
  <Lines>84</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1900-01-01T05:00:00Z</cp:lastPrinted>
  <dcterms:created xsi:type="dcterms:W3CDTF">2021-11-01T02:52:00Z</dcterms:created>
  <dcterms:modified xsi:type="dcterms:W3CDTF">2021-11-01T02:53:00Z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(3)iLNkqW5fHHzbqj5Uf/Q+yz/WyE1qgZ7mG+/YBogwm9NX4mhndjbNxNfF2qrMK1bYVUMSQ9kM
kBb/gYGXRb4SoqgDVodj+jwC3Jx3ZLgYGZ/EtoxQp+es+wHX1Oyc3PVo4HmQwBUqCU92aixW
cQyv1eedzgoyqlga78JzxyZ5WB8g4DFAjcOhKBvo29yx9yEOYx+ihM/4xCYlTZtqohGXUj2G
ywyr8cOjbxC8Vl0K9i</vt:lpwstr>
  </property>
  <property fmtid="{D5CDD505-2E9C-101B-9397-08002B2CF9AE}" pid="4" name="_2015_ms_pID_7253431">
    <vt:lpwstr>0z66a39Rhj1+C/hCZR4DKE9wW5WPJXhWtV5kMXSGUUsWop055Qa0me
TniZgTBH2q9uD0vREbg25AeLbSyEJSFUEOw0TWgjL80DdiEMFr/qmFA15blLhwdnsJi8Mhxi
L3x1WNPB2pRYFlyFwKQwL2/jDDEvNgVC4IRjQR4exc4Mle+qP5RBQy/qeLEwQ6uMNbDC3lel
Es3762Jb5NhpjqxoS1CpuSZfHe3izLgY67vI</vt:lpwstr>
  </property>
  <property fmtid="{D5CDD505-2E9C-101B-9397-08002B2CF9AE}" pid="5" name="_2015_ms_pID_7253432">
    <vt:lpwstr>Bg==</vt:lpwstr>
  </property>
  <property fmtid="{D5CDD505-2E9C-101B-9397-08002B2CF9AE}" pid="6" name="ContentTypeId">
    <vt:lpwstr>0x0101006C8E648E97429F4A9C700CA2B719F885</vt:lpwstr>
  </property>
</Properties>
</file>